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49E" w:rsidRPr="00D449EF" w:rsidRDefault="0086049E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86049E" w:rsidRPr="00D449EF" w:rsidRDefault="0086049E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86049E" w:rsidRPr="00D449EF" w:rsidRDefault="0086049E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Тепловского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86049E" w:rsidRPr="00A25CBC" w:rsidRDefault="0086049E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 w:rsidRPr="00A25CBC">
        <w:rPr>
          <w:rFonts w:ascii="Times New Roman" w:hAnsi="Times New Roman"/>
          <w:b/>
          <w:i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с. Голицыно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86049E" w:rsidRPr="00D449EF" w:rsidRDefault="0086049E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86049E" w:rsidRPr="00D449EF" w:rsidRDefault="0086049E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86049E" w:rsidRPr="00D449EF" w:rsidRDefault="0086049E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86049E" w:rsidRPr="00D449EF" w:rsidTr="00480F29">
        <w:trPr>
          <w:trHeight w:val="247"/>
        </w:trPr>
        <w:tc>
          <w:tcPr>
            <w:tcW w:w="2383" w:type="dxa"/>
          </w:tcPr>
          <w:p w:rsidR="0086049E" w:rsidRPr="0086206E" w:rsidRDefault="0086049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86049E" w:rsidRPr="0086206E" w:rsidRDefault="0086049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86049E" w:rsidRPr="0086206E" w:rsidRDefault="0086049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86049E" w:rsidRPr="0086206E" w:rsidRDefault="0086049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86049E" w:rsidRPr="00D449EF" w:rsidTr="006432F8">
        <w:trPr>
          <w:trHeight w:val="275"/>
        </w:trPr>
        <w:tc>
          <w:tcPr>
            <w:tcW w:w="2383" w:type="dxa"/>
          </w:tcPr>
          <w:p w:rsidR="0086049E" w:rsidRPr="0086206E" w:rsidRDefault="0086049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Тепловка</w:t>
            </w:r>
          </w:p>
        </w:tc>
        <w:tc>
          <w:tcPr>
            <w:tcW w:w="2410" w:type="dxa"/>
          </w:tcPr>
          <w:p w:rsidR="0086049E" w:rsidRPr="0086206E" w:rsidRDefault="0086049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10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10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86049E" w:rsidRPr="0086206E" w:rsidRDefault="0086049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time">
              <w:smartTagPr>
                <w:attr w:name="Minute" w:val="00"/>
                <w:attr w:name="Hour" w:val="16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>-00</w:t>
              </w:r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86049E" w:rsidRPr="0086206E" w:rsidRDefault="0086049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86049E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6049E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6049E" w:rsidRPr="00E410B5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6049E" w:rsidRPr="00E410B5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86049E" w:rsidRPr="00E410B5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6049E" w:rsidRPr="00E410B5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6049E" w:rsidRPr="00E410B5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6049E" w:rsidRPr="00E410B5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6049E" w:rsidRPr="00A96092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86049E" w:rsidRPr="00A96092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86049E" w:rsidRDefault="0086049E" w:rsidP="00693B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Протасов С.А. – исполняющий обязанности главы Тепловского муниципального образования Новобурасского муниципального района Саратовской области (по согласованию).</w:t>
      </w:r>
    </w:p>
    <w:p w:rsidR="0086049E" w:rsidRDefault="0086049E" w:rsidP="00693B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с.  Голицино.</w:t>
      </w:r>
    </w:p>
    <w:p w:rsidR="0086049E" w:rsidRDefault="0086049E" w:rsidP="00693B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 с. Голицыно, общее количество присутствующих  – 52 человека.</w:t>
      </w:r>
    </w:p>
    <w:p w:rsidR="0086049E" w:rsidRPr="00E410B5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6049E" w:rsidRPr="00D449EF" w:rsidRDefault="0086049E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86049E" w:rsidRPr="00D449EF" w:rsidRDefault="0086049E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Голицыно Тепловского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86049E" w:rsidRPr="00D449EF" w:rsidRDefault="0086049E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4"/>
          <w:attr w:name="Month" w:val="4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86049E" w:rsidRPr="00D449EF" w:rsidRDefault="0086049E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 xml:space="preserve">дящих в состав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Саратовской области.</w:t>
      </w:r>
    </w:p>
    <w:p w:rsidR="0086049E" w:rsidRPr="00D449EF" w:rsidRDefault="0086049E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86049E" w:rsidRPr="00D449EF" w:rsidRDefault="0086049E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>дящих в состав Тепловского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Тепловского муниципального образования Новобурасского муниципального района Саратовской области  от </w:t>
      </w:r>
      <w:smartTag w:uri="urn:schemas-microsoft-com:office:smarttags" w:element="date">
        <w:smartTagPr>
          <w:attr w:name="Year" w:val="2013"/>
          <w:attr w:name="Day" w:val="14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14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17),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Голицыно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.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 xml:space="preserve">направить проект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>Тепловского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 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86049E" w:rsidRPr="00D449EF" w:rsidRDefault="0086049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6049E" w:rsidRPr="00434F9F" w:rsidRDefault="0086049E" w:rsidP="00994CA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86049E" w:rsidRPr="00434F9F" w:rsidRDefault="0086049E" w:rsidP="00994CA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86049E" w:rsidRPr="00434F9F" w:rsidRDefault="0086049E" w:rsidP="00994CA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86049E" w:rsidRPr="00434F9F" w:rsidRDefault="0086049E" w:rsidP="00994CA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86049E" w:rsidRPr="00434F9F" w:rsidRDefault="0086049E" w:rsidP="00994CA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86049E" w:rsidRPr="00434F9F" w:rsidRDefault="0086049E" w:rsidP="00994CA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86049E" w:rsidRPr="00434F9F" w:rsidRDefault="0086049E" w:rsidP="00994CA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86049E" w:rsidRPr="00434F9F" w:rsidRDefault="0086049E" w:rsidP="00994CA4">
      <w:pPr>
        <w:jc w:val="left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заместитель председателя комиссии                                                                             А.О. Казанцев</w:t>
      </w:r>
    </w:p>
    <w:p w:rsidR="0086049E" w:rsidRPr="00434F9F" w:rsidRDefault="0086049E" w:rsidP="00994CA4">
      <w:pPr>
        <w:jc w:val="left"/>
        <w:rPr>
          <w:rFonts w:ascii="Times New Roman" w:hAnsi="Times New Roman"/>
          <w:b/>
          <w:sz w:val="24"/>
          <w:szCs w:val="24"/>
        </w:rPr>
      </w:pPr>
    </w:p>
    <w:p w:rsidR="0086049E" w:rsidRPr="00434F9F" w:rsidRDefault="0086049E" w:rsidP="00994CA4">
      <w:pPr>
        <w:jc w:val="left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86049E" w:rsidRPr="00434F9F" w:rsidRDefault="0086049E" w:rsidP="00994CA4">
      <w:pPr>
        <w:jc w:val="left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86049E" w:rsidRPr="00434F9F" w:rsidRDefault="0086049E" w:rsidP="00994CA4">
      <w:pPr>
        <w:jc w:val="left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86049E" w:rsidRPr="00434F9F" w:rsidRDefault="0086049E" w:rsidP="00994CA4">
      <w:pPr>
        <w:jc w:val="left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муниципального района, секретарь комиссии                                                    Т.П. Абраменкова</w:t>
      </w:r>
    </w:p>
    <w:p w:rsidR="0086049E" w:rsidRPr="00434F9F" w:rsidRDefault="0086049E" w:rsidP="00994CA4">
      <w:pPr>
        <w:jc w:val="left"/>
        <w:rPr>
          <w:rFonts w:ascii="Times New Roman" w:hAnsi="Times New Roman"/>
          <w:b/>
          <w:sz w:val="24"/>
          <w:szCs w:val="24"/>
        </w:rPr>
      </w:pPr>
    </w:p>
    <w:p w:rsidR="0086049E" w:rsidRPr="00434F9F" w:rsidRDefault="0086049E" w:rsidP="00994CA4">
      <w:pPr>
        <w:jc w:val="left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Члены комиссии: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 Ю.К. Андреева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О.В. Резник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Т.Н. Голубева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 Торговкин</w:t>
      </w:r>
    </w:p>
    <w:p w:rsidR="0086049E" w:rsidRPr="00434F9F" w:rsidRDefault="0086049E" w:rsidP="00994CA4">
      <w:pPr>
        <w:jc w:val="both"/>
        <w:rPr>
          <w:rFonts w:ascii="Times New Roman" w:hAnsi="Times New Roman"/>
          <w:b/>
          <w:sz w:val="24"/>
          <w:szCs w:val="24"/>
        </w:rPr>
      </w:pPr>
    </w:p>
    <w:p w:rsidR="0086049E" w:rsidRPr="00434F9F" w:rsidRDefault="0086049E" w:rsidP="00994CA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>Исполняющий обязанности</w:t>
      </w:r>
    </w:p>
    <w:p w:rsidR="0086049E" w:rsidRPr="00434F9F" w:rsidRDefault="0086049E" w:rsidP="00994CA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главы Тепловского муниципального </w:t>
      </w:r>
    </w:p>
    <w:p w:rsidR="0086049E" w:rsidRPr="00434F9F" w:rsidRDefault="0086049E" w:rsidP="00994CA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86049E" w:rsidRPr="00434F9F" w:rsidRDefault="0086049E" w:rsidP="00994CA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34F9F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 С.А.Протасов </w:t>
      </w:r>
    </w:p>
    <w:sectPr w:rsidR="0086049E" w:rsidRPr="00434F9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49E" w:rsidRDefault="0086049E" w:rsidP="00A37C87">
      <w:r>
        <w:separator/>
      </w:r>
    </w:p>
  </w:endnote>
  <w:endnote w:type="continuationSeparator" w:id="1">
    <w:p w:rsidR="0086049E" w:rsidRDefault="0086049E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49E" w:rsidRDefault="0086049E" w:rsidP="00A37C87">
      <w:r>
        <w:separator/>
      </w:r>
    </w:p>
  </w:footnote>
  <w:footnote w:type="continuationSeparator" w:id="1">
    <w:p w:rsidR="0086049E" w:rsidRDefault="0086049E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9E" w:rsidRDefault="0086049E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049E" w:rsidRDefault="0086049E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9E" w:rsidRDefault="0086049E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6049E" w:rsidRDefault="0086049E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74732"/>
    <w:rsid w:val="000A792D"/>
    <w:rsid w:val="00105D73"/>
    <w:rsid w:val="001164E6"/>
    <w:rsid w:val="001334EA"/>
    <w:rsid w:val="00136B48"/>
    <w:rsid w:val="0014086A"/>
    <w:rsid w:val="00170771"/>
    <w:rsid w:val="001C00A3"/>
    <w:rsid w:val="0020420F"/>
    <w:rsid w:val="0027551E"/>
    <w:rsid w:val="00297044"/>
    <w:rsid w:val="002A18A9"/>
    <w:rsid w:val="002D3EA4"/>
    <w:rsid w:val="0034503C"/>
    <w:rsid w:val="00346D6C"/>
    <w:rsid w:val="00434F9F"/>
    <w:rsid w:val="00480F29"/>
    <w:rsid w:val="00481160"/>
    <w:rsid w:val="004931DA"/>
    <w:rsid w:val="004D21C8"/>
    <w:rsid w:val="004E7F74"/>
    <w:rsid w:val="004F1D15"/>
    <w:rsid w:val="004F5970"/>
    <w:rsid w:val="00515CE5"/>
    <w:rsid w:val="00521DB2"/>
    <w:rsid w:val="005333F8"/>
    <w:rsid w:val="00534D9B"/>
    <w:rsid w:val="00562950"/>
    <w:rsid w:val="005846BA"/>
    <w:rsid w:val="005D6C11"/>
    <w:rsid w:val="005E2AC6"/>
    <w:rsid w:val="00620E63"/>
    <w:rsid w:val="006432F8"/>
    <w:rsid w:val="006740D9"/>
    <w:rsid w:val="00684F30"/>
    <w:rsid w:val="00693B2F"/>
    <w:rsid w:val="006D7360"/>
    <w:rsid w:val="00702C00"/>
    <w:rsid w:val="00786427"/>
    <w:rsid w:val="007F5726"/>
    <w:rsid w:val="0086049E"/>
    <w:rsid w:val="0086206E"/>
    <w:rsid w:val="00890481"/>
    <w:rsid w:val="008917F4"/>
    <w:rsid w:val="009304F5"/>
    <w:rsid w:val="00957D18"/>
    <w:rsid w:val="00976800"/>
    <w:rsid w:val="00994CA4"/>
    <w:rsid w:val="009A3AB3"/>
    <w:rsid w:val="009C46A9"/>
    <w:rsid w:val="009C727B"/>
    <w:rsid w:val="009D75C5"/>
    <w:rsid w:val="009E6767"/>
    <w:rsid w:val="00A17215"/>
    <w:rsid w:val="00A22AE0"/>
    <w:rsid w:val="00A25CBC"/>
    <w:rsid w:val="00A37C87"/>
    <w:rsid w:val="00A7140B"/>
    <w:rsid w:val="00A87FE0"/>
    <w:rsid w:val="00A91157"/>
    <w:rsid w:val="00A96092"/>
    <w:rsid w:val="00AB07C1"/>
    <w:rsid w:val="00AB692E"/>
    <w:rsid w:val="00B05E4D"/>
    <w:rsid w:val="00B141D5"/>
    <w:rsid w:val="00B85CB4"/>
    <w:rsid w:val="00BC2D7B"/>
    <w:rsid w:val="00BC678B"/>
    <w:rsid w:val="00C44043"/>
    <w:rsid w:val="00C74BBE"/>
    <w:rsid w:val="00CE0923"/>
    <w:rsid w:val="00D01F34"/>
    <w:rsid w:val="00D03F70"/>
    <w:rsid w:val="00D14F26"/>
    <w:rsid w:val="00D2457B"/>
    <w:rsid w:val="00D26523"/>
    <w:rsid w:val="00D449EF"/>
    <w:rsid w:val="00D7158B"/>
    <w:rsid w:val="00D715E4"/>
    <w:rsid w:val="00D97C90"/>
    <w:rsid w:val="00E410B5"/>
    <w:rsid w:val="00E44D03"/>
    <w:rsid w:val="00E733F9"/>
    <w:rsid w:val="00E73429"/>
    <w:rsid w:val="00E96AEA"/>
    <w:rsid w:val="00EA538A"/>
    <w:rsid w:val="00EA7A53"/>
    <w:rsid w:val="00EF7A1F"/>
    <w:rsid w:val="00F32214"/>
    <w:rsid w:val="00F4123F"/>
    <w:rsid w:val="00F70D19"/>
    <w:rsid w:val="00F97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89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154</TotalTime>
  <Pages>4</Pages>
  <Words>1795</Words>
  <Characters>10236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2016-08-24T05:22:00Z</cp:lastPrinted>
  <dcterms:created xsi:type="dcterms:W3CDTF">2016-06-06T06:45:00Z</dcterms:created>
  <dcterms:modified xsi:type="dcterms:W3CDTF">2016-08-24T05:24:00Z</dcterms:modified>
</cp:coreProperties>
</file>